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AE339F" w:rsidRDefault="00A475D5" w:rsidP="00AE33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AE339F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AE339F" w:rsidRPr="00AE33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AE339F" w:rsidRPr="00AE33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Επέκταση συστήματος τηλεδιάσκεψης</w:t>
            </w:r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475D5" w:rsidRPr="004E67E9" w:rsidTr="00A44A1E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75D5" w:rsidRPr="004E67E9" w:rsidRDefault="00AE339F" w:rsidP="00AE33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E33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Μικρόφωνα για σύστημα τηλεδιάσκεψης - 2 μικρόφωνα με εμβέλεια 6 m/28 </w:t>
            </w:r>
            <w:proofErr w:type="spellStart"/>
            <w:r w:rsidRPr="00AE33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dB</w:t>
            </w:r>
            <w:proofErr w:type="spellEnd"/>
            <w:r w:rsidRPr="00AE33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100 - 1100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Hz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προς όλες τις κατευθύνσεις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475D5" w:rsidRPr="004E67E9" w:rsidTr="00A44A1E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75D5" w:rsidRPr="004E67E9" w:rsidRDefault="00AE339F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E33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Ασύρματος Διασύνδεση συσκευής: </w:t>
            </w:r>
            <w:proofErr w:type="spellStart"/>
            <w:r w:rsidRPr="00AE33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Bluetooth</w:t>
            </w:r>
            <w:proofErr w:type="spellEnd"/>
            <w:r w:rsidRPr="00AE33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/3.5 </w:t>
            </w:r>
            <w:proofErr w:type="spellStart"/>
            <w:r w:rsidRPr="00AE33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AE33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8,5 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475D5" w:rsidRPr="004E67E9" w:rsidTr="00A44A1E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75D5" w:rsidRPr="004E67E9" w:rsidRDefault="00AE339F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AE33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Expansion</w:t>
            </w:r>
            <w:proofErr w:type="spellEnd"/>
            <w:r w:rsidRPr="00AE33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AE33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Mic</w:t>
            </w:r>
            <w:proofErr w:type="spellEnd"/>
            <w:r w:rsidRPr="00AE33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for </w:t>
            </w:r>
            <w:proofErr w:type="spellStart"/>
            <w:r w:rsidRPr="00AE33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Group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475D5" w:rsidRPr="004E67E9" w:rsidRDefault="00AE339F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475D5" w:rsidRPr="004E67E9" w:rsidRDefault="00AE339F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7735E4"/>
    <w:rsid w:val="00A475D5"/>
    <w:rsid w:val="00AE339F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B256E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D47913AE</Template>
  <TotalTime>0</TotalTime>
  <Pages>1</Pages>
  <Words>70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2025-12-10T08:09:00Z</dcterms:created>
  <dcterms:modified xsi:type="dcterms:W3CDTF">2025-12-10T08:09:00Z</dcterms:modified>
</cp:coreProperties>
</file>